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2C96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RAYNER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7D7C6562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</w:p>
    <w:p w14:paraId="284A5A36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</w:p>
    <w:p w14:paraId="47739BF7" w14:textId="77777777" w:rsidR="00D93564" w:rsidRDefault="00D93564" w:rsidP="00D935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39331E1C" w14:textId="77777777" w:rsidR="00D93564" w:rsidRDefault="00D93564" w:rsidP="00D935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</w:t>
      </w:r>
      <w:proofErr w:type="spellStart"/>
      <w:r>
        <w:rPr>
          <w:rFonts w:cs="Times New Roman"/>
          <w:szCs w:val="24"/>
        </w:rPr>
        <w:t>Tyringham</w:t>
      </w:r>
      <w:proofErr w:type="spellEnd"/>
      <w:r>
        <w:rPr>
          <w:rFonts w:cs="Times New Roman"/>
          <w:szCs w:val="24"/>
        </w:rPr>
        <w:t>(q.v.).</w:t>
      </w:r>
    </w:p>
    <w:p w14:paraId="7916E7AB" w14:textId="77777777" w:rsidR="00D93564" w:rsidRDefault="00D93564" w:rsidP="00D9356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EC2809B" w14:textId="77777777" w:rsidR="00D93564" w:rsidRDefault="00D93564" w:rsidP="00D9356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pp.133-4)</w:t>
      </w:r>
    </w:p>
    <w:p w14:paraId="06CCB352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</w:p>
    <w:p w14:paraId="760811C0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</w:p>
    <w:p w14:paraId="2E9DDF19" w14:textId="77777777" w:rsidR="00D93564" w:rsidRDefault="00D93564" w:rsidP="00D935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October 2023</w:t>
      </w:r>
    </w:p>
    <w:p w14:paraId="461B72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D570C" w14:textId="77777777" w:rsidR="00D93564" w:rsidRDefault="00D93564" w:rsidP="009139A6">
      <w:r>
        <w:separator/>
      </w:r>
    </w:p>
  </w:endnote>
  <w:endnote w:type="continuationSeparator" w:id="0">
    <w:p w14:paraId="3E8E96D2" w14:textId="77777777" w:rsidR="00D93564" w:rsidRDefault="00D935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9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15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88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466F" w14:textId="77777777" w:rsidR="00D93564" w:rsidRDefault="00D93564" w:rsidP="009139A6">
      <w:r>
        <w:separator/>
      </w:r>
    </w:p>
  </w:footnote>
  <w:footnote w:type="continuationSeparator" w:id="0">
    <w:p w14:paraId="41334C74" w14:textId="77777777" w:rsidR="00D93564" w:rsidRDefault="00D935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93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73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B3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56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356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B2892"/>
  <w15:chartTrackingRefBased/>
  <w15:docId w15:val="{9CB0285D-ABB1-4FA2-9902-61879B37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2023-10-11T19:26:00Z</dcterms:created>
  <dcterms:modified xsi:type="dcterms:W3CDTF">2023-10-11T19:26:00Z</dcterms:modified>
</cp:coreProperties>
</file>